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960BB" w:rsidR="006E5D65" w:rsidP="002D3375" w:rsidRDefault="00997F14" w14:paraId="5E7AE866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w:rsidRPr="009C54AE" w:rsidR="0085747A" w:rsidP="009C54AE" w:rsidRDefault="0085747A" w14:paraId="2C327FE0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286080A7" w14:textId="3279BAF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7926CC">
        <w:rPr>
          <w:rFonts w:ascii="Corbel" w:hAnsi="Corbel"/>
          <w:i/>
          <w:smallCaps/>
          <w:sz w:val="24"/>
          <w:szCs w:val="24"/>
        </w:rPr>
        <w:t>2022-2027</w:t>
      </w:r>
      <w:bookmarkStart w:name="_GoBack" w:id="0"/>
      <w:bookmarkEnd w:id="0"/>
    </w:p>
    <w:p w:rsidR="0085747A" w:rsidP="00EA4832" w:rsidRDefault="00EA4832" w14:paraId="19345D1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08E2F2DA" w14:textId="67DA67C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8239B5">
        <w:rPr>
          <w:rFonts w:ascii="Corbel" w:hAnsi="Corbel"/>
          <w:sz w:val="20"/>
          <w:szCs w:val="20"/>
        </w:rPr>
        <w:t>202</w:t>
      </w:r>
      <w:r w:rsidR="007926CC">
        <w:rPr>
          <w:rFonts w:ascii="Corbel" w:hAnsi="Corbel"/>
          <w:sz w:val="20"/>
          <w:szCs w:val="20"/>
        </w:rPr>
        <w:t>4</w:t>
      </w:r>
      <w:r w:rsidR="008239B5">
        <w:rPr>
          <w:rFonts w:ascii="Corbel" w:hAnsi="Corbel"/>
          <w:sz w:val="20"/>
          <w:szCs w:val="20"/>
        </w:rPr>
        <w:t>/202</w:t>
      </w:r>
      <w:r w:rsidR="007926CC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058B45F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4B0844D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7BD254BE" w14:paraId="4E298DD6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1744B3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2264E" w14:paraId="41B4BFA9" w14:textId="6358A8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technicznej</w:t>
            </w:r>
          </w:p>
        </w:tc>
      </w:tr>
      <w:tr w:rsidRPr="009C54AE" w:rsidR="0085747A" w:rsidTr="7BD254BE" w14:paraId="1D95E649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B3323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3E9DB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7BD254BE" w14:paraId="6FA6D92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AB047E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4260D" w14:paraId="77C22F8B" w14:textId="11FA7D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7BD254BE" w14:paraId="34711C9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EE5E8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4260D" w14:paraId="05234094" w14:textId="19D4C0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7BD254BE" w14:paraId="3FF9E55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262E1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062199" w:rsidR="0085747A" w:rsidP="009C54AE" w:rsidRDefault="0092264E" w14:paraId="5666C755" w14:textId="566E79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5747A" w:rsidTr="7BD254BE" w14:paraId="175D6E01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70DF1B4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062199" w:rsidR="0085747A" w:rsidP="009C54AE" w:rsidRDefault="0092264E" w14:paraId="3A277918" w14:textId="33DE11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Jednolite  studia magisterskie</w:t>
            </w:r>
          </w:p>
        </w:tc>
      </w:tr>
      <w:tr w:rsidRPr="009C54AE" w:rsidR="0085747A" w:rsidTr="7BD254BE" w14:paraId="6E67EAE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651DF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062199" w:rsidR="0085747A" w:rsidP="009C54AE" w:rsidRDefault="0092264E" w14:paraId="3DF801C0" w14:textId="5CC12D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7BD254BE" w14:paraId="75ABF26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3AB9D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062199" w:rsidR="0085747A" w:rsidP="009C54AE" w:rsidRDefault="0092264E" w14:paraId="09B4BC64" w14:textId="3D0319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7BD254BE" w14:paraId="15CBCD2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0808FA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A690F" w14:paraId="3F14A35C" w14:textId="19089D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A20F62" w:rsidR="0092264E">
              <w:rPr>
                <w:rFonts w:ascii="Corbel" w:hAnsi="Corbel"/>
                <w:b w:val="0"/>
                <w:sz w:val="24"/>
                <w:szCs w:val="24"/>
              </w:rPr>
              <w:t xml:space="preserve"> , </w:t>
            </w:r>
            <w:proofErr w:type="spellStart"/>
            <w:r w:rsidRPr="00A20F62" w:rsidR="0092264E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A20F62" w:rsidR="0092264E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EE0AEA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Pr="009C54AE" w:rsidR="0085747A" w:rsidTr="7BD254BE" w14:paraId="4DBB036D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68A04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2264E" w:rsidR="0085747A" w:rsidP="009C54AE" w:rsidRDefault="00D74698" w14:paraId="37E0FF9D" w14:textId="00CFF7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237997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923D7D" w:rsidTr="7BD254BE" w14:paraId="13B16DC3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1A7F3A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92264E" w14:paraId="1E007C68" w14:textId="071047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7BD254BE" w14:paraId="571FE83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8CC8C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7BD254BE" w:rsidRDefault="0092264E" w14:paraId="7A3179F0" w14:textId="027F636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BD254BE" w:rsidR="189DE61B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</w:t>
            </w:r>
            <w:r w:rsidRPr="7BD254BE" w:rsidR="0092264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r hab. Wojciech </w:t>
            </w:r>
            <w:r w:rsidRPr="7BD254BE" w:rsidR="0092264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Walat</w:t>
            </w:r>
            <w:r w:rsidRPr="7BD254BE" w:rsidR="0044260D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, prof. UR</w:t>
            </w:r>
          </w:p>
        </w:tc>
      </w:tr>
      <w:tr w:rsidRPr="009C54AE" w:rsidR="0085747A" w:rsidTr="7BD254BE" w14:paraId="367BD83D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E1B91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02A2B163" w14:textId="1ABF17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8237B9F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144A5CF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3DDB0F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ADB053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A82473" w14:paraId="1327BB1B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6F64EB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DB013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6E2F6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063D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67E66B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3895D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7D914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DF5341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DC47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7A718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050B4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A82473" w14:paraId="69FEC586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EE0AEA" w14:paraId="7641C309" w14:textId="605E3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2264E" w14:paraId="53E4345E" w14:textId="6F067B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4B9DCFA" w14:textId="1BFEB4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2264E" w14:paraId="195F5311" w14:textId="1569B0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026A8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CBE5F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E66F37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E96BF3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832C0E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2264E" w14:paraId="7E1E430A" w14:textId="7EBF95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EE0AEA" w:rsidRDefault="00923D7D" w14:paraId="537434E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C1F55D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92264E" w14:paraId="492E0375" w14:textId="276631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hint="eastAsia" w:ascii="MS Mincho" w:hAnsi="MS Mincho" w:eastAsia="MS Mincho" w:cs="MS Mincho"/>
          <w:b w:val="0"/>
          <w:sz w:val="22"/>
          <w:highlight w:val="lightGray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0547893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24685B3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52807BCA" w14:textId="5177762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7C5DD5">
        <w:rPr>
          <w:rFonts w:ascii="Corbel" w:hAnsi="Corbel"/>
          <w:b w:val="0"/>
          <w:smallCaps w:val="0"/>
          <w:szCs w:val="24"/>
        </w:rPr>
        <w:t>: zaliczenie</w:t>
      </w:r>
      <w:r w:rsidR="00F776B2">
        <w:rPr>
          <w:rFonts w:ascii="Corbel" w:hAnsi="Corbel"/>
          <w:b w:val="0"/>
          <w:smallCaps w:val="0"/>
          <w:szCs w:val="24"/>
        </w:rPr>
        <w:t xml:space="preserve"> z oceną</w:t>
      </w:r>
    </w:p>
    <w:p w:rsidR="00E960BB" w:rsidP="009C54AE" w:rsidRDefault="00E960BB" w14:paraId="45B321C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42353A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12E6A1E9" w14:textId="77777777">
        <w:tc>
          <w:tcPr>
            <w:tcW w:w="9670" w:type="dxa"/>
          </w:tcPr>
          <w:p w:rsidRPr="009C54AE" w:rsidR="0085747A" w:rsidP="0092264E" w:rsidRDefault="0092264E" w14:paraId="443A7D53" w14:textId="2300ECD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4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i dydaktyki ogólnej oraz ogólna wiedza z zakresu techniki</w:t>
            </w:r>
          </w:p>
        </w:tc>
      </w:tr>
    </w:tbl>
    <w:p w:rsidR="00153C41" w:rsidP="009C54AE" w:rsidRDefault="00153C41" w14:paraId="34DE296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9E84D3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FE7BC5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830D1F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3F29B8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92264E" w14:paraId="450B0C35" w14:textId="77777777">
        <w:tc>
          <w:tcPr>
            <w:tcW w:w="843" w:type="dxa"/>
            <w:vAlign w:val="center"/>
          </w:tcPr>
          <w:p w:rsidRPr="009C54AE" w:rsidR="0085747A" w:rsidP="009C54AE" w:rsidRDefault="0085747A" w14:paraId="3D469FB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1C786A" w:rsidR="0085747A" w:rsidP="009C54AE" w:rsidRDefault="0092264E" w14:paraId="5969A5D0" w14:textId="1F09E7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C786A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techniki pozwalającą na rozwijanie zainteresowań dzieci w wieku przedszkolnym i uczniów w klasach I-III szkoły podstawowej techniką i działalnością techniczną człowieka.</w:t>
            </w:r>
          </w:p>
        </w:tc>
      </w:tr>
      <w:tr w:rsidRPr="009C54AE" w:rsidR="0085747A" w:rsidTr="0092264E" w14:paraId="6A88AE9D" w14:textId="77777777">
        <w:tc>
          <w:tcPr>
            <w:tcW w:w="843" w:type="dxa"/>
            <w:vAlign w:val="center"/>
          </w:tcPr>
          <w:p w:rsidRPr="009C54AE" w:rsidR="0085747A" w:rsidP="009C54AE" w:rsidRDefault="0092264E" w14:paraId="53E01975" w14:textId="6F1136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:rsidRPr="001C786A" w:rsidR="0085747A" w:rsidP="009C54AE" w:rsidRDefault="0092264E" w14:paraId="573D6CED" w14:textId="1D0884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C786A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przedszkolnych z zakresu techniki wyrażające się przygotowaniem do posługiwania się metodami nauczania i organizacji zabaw konstrukcyjnych budzących zainteresowania dzieci techniką oraz budujących dziecięcą wiedzę o świecie techniki</w:t>
            </w:r>
          </w:p>
        </w:tc>
      </w:tr>
      <w:tr w:rsidRPr="009C54AE" w:rsidR="0085747A" w:rsidTr="0092264E" w14:paraId="52323540" w14:textId="77777777">
        <w:tc>
          <w:tcPr>
            <w:tcW w:w="843" w:type="dxa"/>
            <w:vAlign w:val="center"/>
          </w:tcPr>
          <w:p w:rsidRPr="009C54AE" w:rsidR="0085747A" w:rsidP="009C54AE" w:rsidRDefault="0085747A" w14:paraId="189FBA2B" w14:textId="4FAF85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Pr="001C786A" w:rsidR="0085747A" w:rsidP="009C54AE" w:rsidRDefault="0092264E" w14:paraId="42B5C422" w14:textId="36E8B09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C786A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techniczna w klasach I-III szkoły podstawowej z zakresu wykorzystywania przez człowieka sił przyrody, poznawania urządzeń z najbliższego otoczenia uczniów, działalności konstrukcyjnej, poznania „drogi” powstawania przedmiotu od pomysłu do realizacji wytworu, oraz bezpieczeństwa własnego i innych.</w:t>
            </w:r>
          </w:p>
        </w:tc>
      </w:tr>
    </w:tbl>
    <w:p w:rsidRPr="009C54AE" w:rsidR="0085747A" w:rsidP="009C54AE" w:rsidRDefault="0085747A" w14:paraId="6B31BD7A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E3EDA5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C4C3B7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00062199" w14:paraId="71799CCC" w14:textId="77777777">
        <w:tc>
          <w:tcPr>
            <w:tcW w:w="1681" w:type="dxa"/>
            <w:vAlign w:val="center"/>
          </w:tcPr>
          <w:p w:rsidRPr="009C54AE" w:rsidR="0085747A" w:rsidP="009C54AE" w:rsidRDefault="0085747A" w14:paraId="13920C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85747A" w:rsidP="00C05F44" w:rsidRDefault="0085747A" w14:paraId="64FD884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6D625C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237997" w:rsidTr="001A690F" w14:paraId="5DA6F6F8" w14:textId="77777777">
        <w:tc>
          <w:tcPr>
            <w:tcW w:w="1681" w:type="dxa"/>
          </w:tcPr>
          <w:p w:rsidRPr="009C54AE" w:rsidR="00237997" w:rsidP="00237997" w:rsidRDefault="00237997" w14:paraId="61813C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237997" w:rsidR="00237997" w:rsidP="00237997" w:rsidRDefault="00237997" w14:paraId="35EA18B1" w14:textId="5860EF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Wyjaśni potrzebę: inicjacji technicznej, kształtowania umiejętności technicznych dzieci w wieku przedszkolnym i wczesnoszkolnym oraz wpływ zabaw manipulacyjnych, konstrukcyjnych i zadań wytwórczych na kształtowanie ich umiejętności technicznych. 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70C200D6" w14:textId="00A301D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Pr="009C54AE" w:rsidR="00237997" w:rsidTr="001A690F" w14:paraId="40E7AA5C" w14:textId="77777777">
        <w:tc>
          <w:tcPr>
            <w:tcW w:w="1681" w:type="dxa"/>
          </w:tcPr>
          <w:p w:rsidRPr="009C54AE" w:rsidR="00237997" w:rsidP="00237997" w:rsidRDefault="00237997" w14:paraId="57B94E37" w14:textId="23BAAB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237997" w:rsidR="00237997" w:rsidP="00237997" w:rsidRDefault="00237997" w14:paraId="7AFA8412" w14:textId="046F1A6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Wymieni i wyjaśni istotę metod i form projektowania oceniania działań technicznych dziecka lub ucznia; 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0A19D425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PPiW.W15</w:t>
            </w:r>
          </w:p>
          <w:p w:rsidRPr="001A690F" w:rsidR="00237997" w:rsidP="001A690F" w:rsidRDefault="00237997" w14:paraId="77A99C8C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237997" w:rsidTr="001A690F" w14:paraId="664FC6A1" w14:textId="77777777">
        <w:tc>
          <w:tcPr>
            <w:tcW w:w="1681" w:type="dxa"/>
          </w:tcPr>
          <w:p w:rsidRPr="009C54AE" w:rsidR="00237997" w:rsidP="00237997" w:rsidRDefault="00237997" w14:paraId="695D7137" w14:textId="0DC8F5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Pr="00237997" w:rsidR="00237997" w:rsidP="00237997" w:rsidRDefault="00237997" w14:paraId="40CD451D" w14:textId="0DDA4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  <w:szCs w:val="24"/>
              </w:rPr>
              <w:t>Projektuje zabawy manipulacyjne i konstrukcyjne odpowiednio dobierając materiały i środki oraz metody nauczania.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1DE14639" w14:textId="08893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9C54AE" w:rsidR="00237997" w:rsidTr="001A690F" w14:paraId="5ECFC366" w14:textId="77777777">
        <w:tc>
          <w:tcPr>
            <w:tcW w:w="1681" w:type="dxa"/>
          </w:tcPr>
          <w:p w:rsidRPr="009C54AE" w:rsidR="00237997" w:rsidP="00237997" w:rsidRDefault="00237997" w14:paraId="1D840B19" w14:textId="7EA71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Pr="00237997" w:rsidR="00237997" w:rsidP="00237997" w:rsidRDefault="00237997" w14:paraId="6DAA742E" w14:textId="1EF4D5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</w:rPr>
              <w:t>Zaprojektuje wykorzystując opanowane umiejętności projektowania lekcji z uwzględnieniem prawidłowo określonych celów lekcji, umiejętności, postaw, doboru strategii, metod i środków dydaktycznych oraz treści nauczania sekwencję działań technicznych pozwalających na identyfikację oraz rozbudzanie zainteresowań i pasji technicznych u dzieci i uczniów.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37B1809D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PPiW.U06</w:t>
            </w:r>
          </w:p>
          <w:p w:rsidRPr="001A690F" w:rsidR="00237997" w:rsidP="001A690F" w:rsidRDefault="00237997" w14:paraId="3F37E81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237997" w:rsidTr="001A690F" w14:paraId="6AFBBB2F" w14:textId="77777777">
        <w:tc>
          <w:tcPr>
            <w:tcW w:w="1681" w:type="dxa"/>
          </w:tcPr>
          <w:p w:rsidRPr="009C54AE" w:rsidR="00237997" w:rsidP="00237997" w:rsidRDefault="00237997" w14:paraId="45F1AC1F" w14:textId="22F4D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Pr="00237997" w:rsidR="00237997" w:rsidP="00237997" w:rsidRDefault="00237997" w14:paraId="6365098F" w14:textId="7B9DC0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</w:rPr>
              <w:t xml:space="preserve">Projektuje działania techniczne rozwijające kreatywność, krytyczną refleksję i umiejętność indywidualnego i zespołowego rozwiązywania problemów technicznych.  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362CAD28" w14:textId="13A5FF4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PPiW.U07</w:t>
            </w:r>
          </w:p>
        </w:tc>
      </w:tr>
      <w:tr w:rsidRPr="009C54AE" w:rsidR="00237997" w:rsidTr="001A690F" w14:paraId="370C1B14" w14:textId="77777777">
        <w:tc>
          <w:tcPr>
            <w:tcW w:w="1681" w:type="dxa"/>
          </w:tcPr>
          <w:p w:rsidRPr="009C54AE" w:rsidR="00237997" w:rsidP="00237997" w:rsidRDefault="00237997" w14:paraId="356FD8C3" w14:textId="701919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Pr="00237997" w:rsidR="00237997" w:rsidP="00237997" w:rsidRDefault="00237997" w14:paraId="1EDB7926" w14:textId="57734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</w:rPr>
              <w:t>Aranżuje i monitoruje zespołowe zabawy w zakresie działalności technicznej dzieci i uczniów.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64C36525" w14:textId="1932686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Pr="009C54AE" w:rsidR="00237997" w:rsidTr="001A690F" w14:paraId="6CEBEBA0" w14:textId="77777777">
        <w:tc>
          <w:tcPr>
            <w:tcW w:w="1681" w:type="dxa"/>
          </w:tcPr>
          <w:p w:rsidRPr="009C54AE" w:rsidR="00237997" w:rsidP="00237997" w:rsidRDefault="00237997" w14:paraId="16B69F09" w14:textId="3A0760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Pr="00237997" w:rsidR="00237997" w:rsidP="00237997" w:rsidRDefault="00237997" w14:paraId="76FFDE47" w14:textId="0CC7B6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  <w:szCs w:val="24"/>
              </w:rPr>
              <w:t>Identyfikuje zachowania uczniów i uwzględnia ich indywidualne potrzeby i możliwości podczas projektowania zadań technicznych i zabaw konstrukcyjnych.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34A13005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PPiW.U09</w:t>
            </w:r>
          </w:p>
          <w:p w:rsidRPr="001A690F" w:rsidR="00237997" w:rsidP="001A690F" w:rsidRDefault="00237997" w14:paraId="50FF4AF8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237997" w:rsidTr="001A690F" w14:paraId="0B594A15" w14:textId="77777777">
        <w:tc>
          <w:tcPr>
            <w:tcW w:w="1681" w:type="dxa"/>
          </w:tcPr>
          <w:p w:rsidRPr="009C54AE" w:rsidR="00237997" w:rsidP="00237997" w:rsidRDefault="00237997" w14:paraId="5D0C2D6E" w14:textId="32F854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:rsidRPr="00237997" w:rsidR="00237997" w:rsidP="00237997" w:rsidRDefault="00237997" w14:paraId="3737AB34" w14:textId="2E698E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Tworzy sytuacje wychowawczo-dydaktyczne zachęcające </w:t>
            </w:r>
            <w:r w:rsidRPr="00237997">
              <w:rPr>
                <w:rFonts w:ascii="Corbel" w:hAnsi="Corbel"/>
                <w:b w:val="0"/>
                <w:bCs/>
                <w:smallCaps w:val="0"/>
                <w:szCs w:val="24"/>
              </w:rPr>
              <w:t>dzieci lub uczniów do analizowania prostych rozwiązań technicznych rozwijających ich wiedzę na temat urządzeń technicznych z bliższego i dalszego otoczenia.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6DAFC65A" w14:textId="623DE9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Pr="009C54AE" w:rsidR="00237997" w:rsidTr="001A690F" w14:paraId="2C216269" w14:textId="77777777">
        <w:tc>
          <w:tcPr>
            <w:tcW w:w="1681" w:type="dxa"/>
          </w:tcPr>
          <w:p w:rsidRPr="009C54AE" w:rsidR="00237997" w:rsidP="00237997" w:rsidRDefault="00237997" w14:paraId="512D841A" w14:textId="4EC7B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:rsidRPr="00237997" w:rsidR="00237997" w:rsidP="00237997" w:rsidRDefault="00237997" w14:paraId="5A31B322" w14:textId="12A4B7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smallCaps w:val="0"/>
              </w:rPr>
              <w:t>Propaguje działania związane z rozwojem zainteresowań technicznych dzieci w wieku przedszkolnym i wczesnoszkolnym i burzeniem stereotypów płci dotyczących uzdolnień technicznych.</w:t>
            </w:r>
          </w:p>
        </w:tc>
        <w:tc>
          <w:tcPr>
            <w:tcW w:w="1865" w:type="dxa"/>
            <w:vAlign w:val="center"/>
          </w:tcPr>
          <w:p w:rsidRPr="001A690F" w:rsidR="00237997" w:rsidP="009E575D" w:rsidRDefault="00237997" w14:paraId="3FB20973" w14:textId="36B1E0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</w:tbl>
    <w:p w:rsidRPr="009C54AE" w:rsidR="0085747A" w:rsidP="009C54AE" w:rsidRDefault="0085747A" w14:paraId="6388025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3CF693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705905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2B7E6C2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2E1BB617" w14:textId="77777777">
        <w:tc>
          <w:tcPr>
            <w:tcW w:w="9639" w:type="dxa"/>
          </w:tcPr>
          <w:p w:rsidRPr="009C54AE" w:rsidR="0085747A" w:rsidP="009C54AE" w:rsidRDefault="0085747A" w14:paraId="2C07462B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4C2EAB71" w14:textId="77777777">
        <w:tc>
          <w:tcPr>
            <w:tcW w:w="9639" w:type="dxa"/>
          </w:tcPr>
          <w:p w:rsidRPr="001A690F" w:rsidR="00961888" w:rsidP="00961888" w:rsidRDefault="00961888" w14:paraId="7D6EF0D5" w14:textId="0F6D3D6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Uzasadnienie potrzeby wychowania technicznego jako dziedziny wychowania ogólnego:</w:t>
            </w:r>
          </w:p>
          <w:p w:rsidRPr="001A690F" w:rsidR="00961888" w:rsidP="00961888" w:rsidRDefault="00961888" w14:paraId="241A221A" w14:textId="24A2225B">
            <w:pPr>
              <w:numPr>
                <w:ilvl w:val="0"/>
                <w:numId w:val="6"/>
              </w:numPr>
              <w:spacing w:after="0" w:line="240" w:lineRule="auto"/>
              <w:ind w:left="649" w:hanging="280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jaka była geneza wychowania technicznego (slojd, prace ręczne, zajęcia praktyczno-techniczne, praca-technika i technika);</w:t>
            </w:r>
          </w:p>
          <w:p w:rsidRPr="001A690F" w:rsidR="00961888" w:rsidP="00961888" w:rsidRDefault="00961888" w14:paraId="199B09B4" w14:textId="77777777">
            <w:pPr>
              <w:numPr>
                <w:ilvl w:val="0"/>
                <w:numId w:val="6"/>
              </w:numPr>
              <w:spacing w:after="0" w:line="240" w:lineRule="auto"/>
              <w:ind w:left="649" w:hanging="280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jakie cele stawiano przed wychowaniem technicznym w czasie rozwoju szkoły;</w:t>
            </w:r>
          </w:p>
          <w:p w:rsidRPr="001A690F" w:rsidR="0085747A" w:rsidP="00961888" w:rsidRDefault="00961888" w14:paraId="78255B5B" w14:textId="6BCFF21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649" w:hanging="280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przykłady materiałów metodycznych sprzed kilkudziesięciu lat.</w:t>
            </w:r>
          </w:p>
        </w:tc>
      </w:tr>
      <w:tr w:rsidRPr="009C54AE" w:rsidR="0085747A" w:rsidTr="00923D7D" w14:paraId="3C0F566E" w14:textId="77777777">
        <w:tc>
          <w:tcPr>
            <w:tcW w:w="9639" w:type="dxa"/>
          </w:tcPr>
          <w:p w:rsidRPr="001A690F" w:rsidR="00961888" w:rsidP="00961888" w:rsidRDefault="00961888" w14:paraId="3D62C8B9" w14:textId="3AFC510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8" w:hanging="348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Uzasadnienie modelu działalności technicznej jako modelowego układu treści kształcenia ogólnotechnicznego:</w:t>
            </w:r>
          </w:p>
          <w:p w:rsidRPr="001A690F" w:rsidR="00961888" w:rsidP="00961888" w:rsidRDefault="003C3704" w14:paraId="1BBF7832" w14:textId="1CF6669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63" w:hanging="315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model działalności technicznej człowieka;</w:t>
            </w:r>
          </w:p>
          <w:p w:rsidRPr="001A690F" w:rsidR="00402AA2" w:rsidP="00961888" w:rsidRDefault="00402AA2" w14:paraId="33CB059A" w14:textId="5AB48C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63" w:hanging="315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model działalności technicznej jako oś metodyczna edukacji technicznej;</w:t>
            </w:r>
          </w:p>
          <w:p w:rsidRPr="001A690F" w:rsidR="003C3704" w:rsidP="00402AA2" w:rsidRDefault="003C3704" w14:paraId="3573F1C8" w14:textId="5DAD5C1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63" w:hanging="315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układ treści kształcenia ogólnotechnicznego a model działalności technicznej</w:t>
            </w:r>
            <w:r w:rsidRPr="001A690F" w:rsidR="00402AA2">
              <w:rPr>
                <w:rFonts w:cs="Arial"/>
                <w:sz w:val="24"/>
                <w:szCs w:val="24"/>
              </w:rPr>
              <w:t>.</w:t>
            </w:r>
          </w:p>
        </w:tc>
      </w:tr>
      <w:tr w:rsidRPr="009C54AE" w:rsidR="0085747A" w:rsidTr="00923D7D" w14:paraId="72E03DD1" w14:textId="77777777">
        <w:tc>
          <w:tcPr>
            <w:tcW w:w="9639" w:type="dxa"/>
          </w:tcPr>
          <w:p w:rsidRPr="001A690F" w:rsidR="003C3704" w:rsidP="003C3704" w:rsidRDefault="00402AA2" w14:paraId="1596B524" w14:textId="586B0443">
            <w:pPr>
              <w:numPr>
                <w:ilvl w:val="0"/>
                <w:numId w:val="4"/>
              </w:numPr>
              <w:spacing w:after="0" w:line="240" w:lineRule="auto"/>
              <w:ind w:left="341" w:hanging="341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Edukacja</w:t>
            </w:r>
            <w:r w:rsidRPr="001A690F" w:rsidR="003C3704">
              <w:rPr>
                <w:sz w:val="24"/>
                <w:szCs w:val="24"/>
              </w:rPr>
              <w:t xml:space="preserve"> techniczne w przedszkolu i klasach I-III</w:t>
            </w:r>
            <w:r w:rsidRPr="001A690F" w:rsidR="002B68A3">
              <w:rPr>
                <w:sz w:val="24"/>
                <w:szCs w:val="24"/>
              </w:rPr>
              <w:t xml:space="preserve"> szkoły podstawowej</w:t>
            </w:r>
          </w:p>
          <w:p w:rsidRPr="001A690F" w:rsidR="003C3704" w:rsidP="00402AA2" w:rsidRDefault="003C3704" w14:paraId="16875DFB" w14:textId="663EE2FB">
            <w:pPr>
              <w:numPr>
                <w:ilvl w:val="0"/>
                <w:numId w:val="8"/>
              </w:numPr>
              <w:spacing w:after="0" w:line="240" w:lineRule="auto"/>
              <w:ind w:left="649" w:hanging="289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ugruntowanie pojęć: treść kształcenia, materiał nauczania, program nauczania;</w:t>
            </w:r>
          </w:p>
          <w:p w:rsidRPr="001A690F" w:rsidR="003C3704" w:rsidP="00402AA2" w:rsidRDefault="003C3704" w14:paraId="622D323C" w14:textId="7890B77D">
            <w:pPr>
              <w:numPr>
                <w:ilvl w:val="0"/>
                <w:numId w:val="8"/>
              </w:numPr>
              <w:spacing w:after="0" w:line="240" w:lineRule="auto"/>
              <w:ind w:left="649" w:hanging="289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 xml:space="preserve">analiza przykładowych programów nauczania </w:t>
            </w:r>
            <w:r w:rsidRPr="001A690F" w:rsidR="00402AA2">
              <w:rPr>
                <w:sz w:val="24"/>
                <w:szCs w:val="24"/>
              </w:rPr>
              <w:t>edukacji technicznej</w:t>
            </w:r>
            <w:r w:rsidRPr="001A690F">
              <w:rPr>
                <w:sz w:val="24"/>
                <w:szCs w:val="24"/>
              </w:rPr>
              <w:t xml:space="preserve"> w klasach I-III;</w:t>
            </w:r>
          </w:p>
          <w:p w:rsidRPr="001A690F" w:rsidR="003C3704" w:rsidP="00402AA2" w:rsidRDefault="003C3704" w14:paraId="7AED0FA5" w14:textId="77777777">
            <w:pPr>
              <w:numPr>
                <w:ilvl w:val="0"/>
                <w:numId w:val="8"/>
              </w:numPr>
              <w:spacing w:after="0" w:line="240" w:lineRule="auto"/>
              <w:ind w:left="649" w:hanging="289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analiza struktury metodycznej i merytorycznej jednostek metodycznych i tematycznych;</w:t>
            </w:r>
          </w:p>
          <w:p w:rsidRPr="001A690F" w:rsidR="0085747A" w:rsidP="00402AA2" w:rsidRDefault="003C3704" w14:paraId="33738C75" w14:textId="737E23B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649" w:hanging="289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psychologiczne podstawy uczenia się techniki w młodszym wieku szkolnym.</w:t>
            </w:r>
          </w:p>
        </w:tc>
      </w:tr>
      <w:tr w:rsidRPr="009C54AE" w:rsidR="002B68A3" w:rsidTr="00923D7D" w14:paraId="1006EFAF" w14:textId="77777777">
        <w:tc>
          <w:tcPr>
            <w:tcW w:w="9639" w:type="dxa"/>
          </w:tcPr>
          <w:p w:rsidRPr="001A690F" w:rsidR="002B68A3" w:rsidP="003C3704" w:rsidRDefault="002B68A3" w14:paraId="7A00E966" w14:textId="3DE50E71">
            <w:pPr>
              <w:numPr>
                <w:ilvl w:val="0"/>
                <w:numId w:val="4"/>
              </w:numPr>
              <w:spacing w:after="0" w:line="240" w:lineRule="auto"/>
              <w:ind w:left="341" w:hanging="341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Uwagi o planowaniu zajęć technicznych przedszkolu i klasach I-III szkoły podstawowej</w:t>
            </w:r>
          </w:p>
        </w:tc>
      </w:tr>
    </w:tbl>
    <w:p w:rsidRPr="009C54AE" w:rsidR="0085747A" w:rsidP="009C54AE" w:rsidRDefault="0085747A" w14:paraId="1FB0688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4DA792C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30B7E1C5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250EC855" w14:textId="77777777">
        <w:tc>
          <w:tcPr>
            <w:tcW w:w="9639" w:type="dxa"/>
          </w:tcPr>
          <w:p w:rsidRPr="009C54AE" w:rsidR="0085747A" w:rsidP="009C54AE" w:rsidRDefault="0085747A" w14:paraId="195D22DA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788AFB11" w14:textId="77777777">
        <w:tc>
          <w:tcPr>
            <w:tcW w:w="9639" w:type="dxa"/>
          </w:tcPr>
          <w:p w:rsidRPr="001A690F" w:rsidR="00961888" w:rsidP="00E3237E" w:rsidRDefault="00402AA2" w14:paraId="4D28BA8D" w14:textId="19157E1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Edukacja techniczne</w:t>
            </w:r>
            <w:r w:rsidRPr="001A690F" w:rsidR="00961888">
              <w:rPr>
                <w:sz w:val="24"/>
                <w:szCs w:val="24"/>
              </w:rPr>
              <w:t xml:space="preserve"> w</w:t>
            </w:r>
            <w:r w:rsidRPr="001A690F">
              <w:rPr>
                <w:sz w:val="24"/>
                <w:szCs w:val="24"/>
              </w:rPr>
              <w:t xml:space="preserve"> przedszkolu i</w:t>
            </w:r>
            <w:r w:rsidRPr="001A690F" w:rsidR="00961888">
              <w:rPr>
                <w:sz w:val="24"/>
                <w:szCs w:val="24"/>
              </w:rPr>
              <w:t xml:space="preserve"> klasach I-III:</w:t>
            </w:r>
          </w:p>
          <w:p w:rsidRPr="001A690F" w:rsidR="00961888" w:rsidP="00E3237E" w:rsidRDefault="00961888" w14:paraId="2E898E90" w14:textId="542A829F">
            <w:pPr>
              <w:numPr>
                <w:ilvl w:val="0"/>
                <w:numId w:val="3"/>
              </w:numPr>
              <w:spacing w:after="0" w:line="240" w:lineRule="auto"/>
              <w:ind w:left="663" w:hanging="322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 xml:space="preserve">analiza struktury metodycznej i merytorycznej jednostek metodycznych i tematycznych, psychologiczne podstawy uczenia się techniki w </w:t>
            </w:r>
            <w:r w:rsidRPr="001A690F" w:rsidR="00402AA2">
              <w:rPr>
                <w:rFonts w:cs="Arial"/>
                <w:sz w:val="24"/>
                <w:szCs w:val="24"/>
              </w:rPr>
              <w:t xml:space="preserve">przedszkolu i </w:t>
            </w:r>
            <w:r w:rsidRPr="001A690F">
              <w:rPr>
                <w:rFonts w:cs="Arial"/>
                <w:sz w:val="24"/>
                <w:szCs w:val="24"/>
              </w:rPr>
              <w:t>klasach I-III</w:t>
            </w:r>
            <w:r w:rsidRPr="001A690F" w:rsidR="00402AA2">
              <w:rPr>
                <w:rFonts w:cs="Arial"/>
                <w:sz w:val="24"/>
                <w:szCs w:val="24"/>
              </w:rPr>
              <w:t>;</w:t>
            </w:r>
          </w:p>
          <w:p w:rsidRPr="001A690F" w:rsidR="0085747A" w:rsidP="00E3237E" w:rsidRDefault="00402AA2" w14:paraId="43283521" w14:textId="4F03600F">
            <w:pPr>
              <w:numPr>
                <w:ilvl w:val="0"/>
                <w:numId w:val="3"/>
              </w:numPr>
              <w:spacing w:after="0" w:line="240" w:lineRule="auto"/>
              <w:ind w:left="663" w:hanging="322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psychologiczne podstawy uczenia się techniki w klasach I-III.</w:t>
            </w:r>
          </w:p>
        </w:tc>
      </w:tr>
      <w:tr w:rsidRPr="009C54AE" w:rsidR="0085747A" w:rsidTr="00923D7D" w14:paraId="42761B51" w14:textId="77777777">
        <w:tc>
          <w:tcPr>
            <w:tcW w:w="9639" w:type="dxa"/>
          </w:tcPr>
          <w:p w:rsidRPr="001A690F" w:rsidR="00402AA2" w:rsidP="00E3237E" w:rsidRDefault="00402AA2" w14:paraId="2D880E8D" w14:textId="4D91D18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Przykłady zadań technicznych rozwijających działania rozpoznawcze i projektowe prowadzone przez uczniów w klasach I-III:</w:t>
            </w:r>
          </w:p>
          <w:p w:rsidRPr="001A690F" w:rsidR="00402AA2" w:rsidP="00E3237E" w:rsidRDefault="00402AA2" w14:paraId="57A2F9AF" w14:textId="21579087">
            <w:pPr>
              <w:numPr>
                <w:ilvl w:val="0"/>
                <w:numId w:val="10"/>
              </w:numPr>
              <w:spacing w:after="0" w:line="240" w:lineRule="auto"/>
              <w:ind w:left="691" w:hanging="369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rozpoznawania środowiska technicznego przez dzieci w młodszym wieku szkolnym;</w:t>
            </w:r>
          </w:p>
          <w:p w:rsidRPr="001A690F" w:rsidR="0085747A" w:rsidP="00E3237E" w:rsidRDefault="00402AA2" w14:paraId="06CEB157" w14:textId="301FD225">
            <w:pPr>
              <w:numPr>
                <w:ilvl w:val="0"/>
                <w:numId w:val="10"/>
              </w:numPr>
              <w:spacing w:after="0" w:line="240" w:lineRule="auto"/>
              <w:ind w:left="691" w:hanging="369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projektowanie zmian w środowisku technicznym (np. papierowe samoloty – kształt skrzydeł, a przeznaczenie samolotu).</w:t>
            </w:r>
          </w:p>
        </w:tc>
      </w:tr>
      <w:tr w:rsidRPr="009C54AE" w:rsidR="0085747A" w:rsidTr="00923D7D" w14:paraId="2BE21B37" w14:textId="77777777">
        <w:tc>
          <w:tcPr>
            <w:tcW w:w="9639" w:type="dxa"/>
          </w:tcPr>
          <w:p w:rsidRPr="001A690F" w:rsidR="00402AA2" w:rsidP="00E3237E" w:rsidRDefault="00402AA2" w14:paraId="42C5E43E" w14:textId="4A8F32E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Przykłady zadań technicznych rozwijających działania konstrukcyjne prowadzone przez uczniów w klasach I-III:</w:t>
            </w:r>
          </w:p>
          <w:p w:rsidRPr="001A690F" w:rsidR="00402AA2" w:rsidP="00E3237E" w:rsidRDefault="00402AA2" w14:paraId="3CD20327" w14:textId="184CDDAB">
            <w:pPr>
              <w:numPr>
                <w:ilvl w:val="0"/>
                <w:numId w:val="12"/>
              </w:numPr>
              <w:spacing w:after="0" w:line="240" w:lineRule="auto"/>
              <w:ind w:left="677" w:hanging="350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konstruowanie techniczne ( np. konstruowanie silników odrzutowych);</w:t>
            </w:r>
          </w:p>
          <w:p w:rsidRPr="001A690F" w:rsidR="0085747A" w:rsidP="00E3237E" w:rsidRDefault="00402AA2" w14:paraId="4802BB8E" w14:textId="2A03D71C">
            <w:pPr>
              <w:numPr>
                <w:ilvl w:val="0"/>
                <w:numId w:val="12"/>
              </w:numPr>
              <w:spacing w:after="0" w:line="240" w:lineRule="auto"/>
              <w:ind w:left="677" w:hanging="350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metody konstruowania – jak zbudować wytrzymałą konstrukcję (badanie właściwości materiałów).</w:t>
            </w:r>
          </w:p>
        </w:tc>
      </w:tr>
      <w:tr w:rsidRPr="009C54AE" w:rsidR="00402AA2" w:rsidTr="00923D7D" w14:paraId="161FCF85" w14:textId="77777777">
        <w:tc>
          <w:tcPr>
            <w:tcW w:w="9639" w:type="dxa"/>
          </w:tcPr>
          <w:p w:rsidRPr="001A690F" w:rsidR="00E3237E" w:rsidP="00E3237E" w:rsidRDefault="00E3237E" w14:paraId="522B1F6A" w14:textId="6C611B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Przykłady zadań technicznych rozwijających działania planowania pracy i działania wytwór</w:t>
            </w:r>
            <w:r w:rsidRPr="001A690F">
              <w:rPr>
                <w:rFonts w:cs="Arial"/>
                <w:sz w:val="24"/>
                <w:szCs w:val="24"/>
              </w:rPr>
              <w:t>cze prowadzone przez uczniów w klasach I-III:</w:t>
            </w:r>
          </w:p>
          <w:p w:rsidRPr="001A690F" w:rsidR="00E3237E" w:rsidP="00E3237E" w:rsidRDefault="00E3237E" w14:paraId="5B6111ED" w14:textId="2937F946">
            <w:pPr>
              <w:numPr>
                <w:ilvl w:val="0"/>
                <w:numId w:val="13"/>
              </w:numPr>
              <w:spacing w:after="0" w:line="240" w:lineRule="auto"/>
              <w:ind w:left="677" w:hanging="350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planowanie pracy: formy organizacji działań (np. jak zrobić taki sam film animowany dla wszystkich uczniów w klasie);</w:t>
            </w:r>
          </w:p>
          <w:p w:rsidRPr="001A690F" w:rsidR="00402AA2" w:rsidP="00E3237E" w:rsidRDefault="00E3237E" w14:paraId="03DED1B5" w14:textId="359C644F">
            <w:pPr>
              <w:numPr>
                <w:ilvl w:val="0"/>
                <w:numId w:val="13"/>
              </w:numPr>
              <w:spacing w:after="0" w:line="240" w:lineRule="auto"/>
              <w:ind w:left="677" w:hanging="350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metody planowania pracy: podział działań technicznych na operacje, czynności; przewidywanie czasu trwania działań.</w:t>
            </w:r>
          </w:p>
        </w:tc>
      </w:tr>
      <w:tr w:rsidRPr="009C54AE" w:rsidR="00402AA2" w:rsidTr="00923D7D" w14:paraId="686AFE1D" w14:textId="77777777">
        <w:tc>
          <w:tcPr>
            <w:tcW w:w="9639" w:type="dxa"/>
          </w:tcPr>
          <w:p w:rsidRPr="001A690F" w:rsidR="00E3237E" w:rsidP="00E3237E" w:rsidRDefault="00E3237E" w14:paraId="336699F6" w14:textId="55356531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Przykłady zadań technicznych rozwijających działania eksploatacyjne prowadzone przez uczniów w klasach I-III:</w:t>
            </w:r>
          </w:p>
          <w:p w:rsidRPr="001A690F" w:rsidR="00E3237E" w:rsidP="00E3237E" w:rsidRDefault="00E3237E" w14:paraId="022D51E8" w14:textId="22A06D3F">
            <w:pPr>
              <w:numPr>
                <w:ilvl w:val="0"/>
                <w:numId w:val="14"/>
              </w:numPr>
              <w:spacing w:after="0" w:line="240" w:lineRule="auto"/>
              <w:ind w:left="677" w:hanging="350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jak bezpiecznie korzystać z urządzeń technicznych;</w:t>
            </w:r>
          </w:p>
          <w:p w:rsidRPr="001A690F" w:rsidR="00402AA2" w:rsidP="00E3237E" w:rsidRDefault="00E3237E" w14:paraId="18CF6BE5" w14:textId="28574F69">
            <w:pPr>
              <w:numPr>
                <w:ilvl w:val="0"/>
                <w:numId w:val="14"/>
              </w:numPr>
              <w:spacing w:after="0" w:line="240" w:lineRule="auto"/>
              <w:ind w:left="677" w:hanging="350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metody zabezpieczania materiałów konstrukcyjnych (np. zabezpieczanie metalu przed korozją, zabezpieczanie papieru przed wodą).</w:t>
            </w:r>
          </w:p>
        </w:tc>
      </w:tr>
      <w:tr w:rsidRPr="009C54AE" w:rsidR="00E3237E" w:rsidTr="00923D7D" w14:paraId="2845B150" w14:textId="77777777">
        <w:tc>
          <w:tcPr>
            <w:tcW w:w="9639" w:type="dxa"/>
          </w:tcPr>
          <w:p w:rsidRPr="001A690F" w:rsidR="00E3237E" w:rsidP="00E3237E" w:rsidRDefault="00E3237E" w14:paraId="6620E508" w14:textId="29468FC9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Przykłady zadań technicznych rozwijających działania związane z usuwaniem ujemnych skutków działalności technicznej  prowadzone przez uczniów w klasach I - III:</w:t>
            </w:r>
          </w:p>
          <w:p w:rsidRPr="001A690F" w:rsidR="00E3237E" w:rsidP="00E3237E" w:rsidRDefault="00E3237E" w14:paraId="16FF5533" w14:textId="6784057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7" w:hanging="308"/>
              <w:jc w:val="both"/>
              <w:rPr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co zrobić ze zużytymi lub uszkodzonymi urządzeniami;</w:t>
            </w:r>
          </w:p>
          <w:p w:rsidRPr="001A690F" w:rsidR="00E3237E" w:rsidP="00E3237E" w:rsidRDefault="00E3237E" w14:paraId="5C745194" w14:textId="5E50D06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7" w:hanging="308"/>
              <w:jc w:val="both"/>
              <w:rPr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wyroby ekologiczne;</w:t>
            </w:r>
          </w:p>
          <w:p w:rsidRPr="001A690F" w:rsidR="00E3237E" w:rsidP="00E3237E" w:rsidRDefault="00E3237E" w14:paraId="40CA3450" w14:textId="7D7E5F2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7" w:hanging="308"/>
              <w:jc w:val="both"/>
              <w:rPr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recykling.</w:t>
            </w:r>
          </w:p>
        </w:tc>
      </w:tr>
    </w:tbl>
    <w:p w:rsidRPr="009C54AE" w:rsidR="0085747A" w:rsidP="009C54AE" w:rsidRDefault="0085747A" w14:paraId="1C3AE4A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A627BB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E21E7D" w:rsidP="009C54AE" w:rsidRDefault="00E21E7D" w14:paraId="1F18B7D3" w14:textId="01F73F6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Pr="001F6238" w:rsidR="00153C41" w:rsidP="009C54AE" w:rsidRDefault="00153C41" w14:paraId="1250D872" w14:textId="015B793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F6238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F6238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F6238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F6238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Pr="001F6238" w:rsidR="00153C41" w:rsidP="009C54AE" w:rsidRDefault="00153C41" w14:paraId="428C4922" w14:textId="4F9F9A0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F6238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Pr="001F6238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(praktyczny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Pr="001F6238"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Pr="009C54AE" w:rsidR="0085747A" w:rsidP="009C54AE" w:rsidRDefault="0085747A" w14:paraId="623953D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P="009C54AE" w:rsidRDefault="00E960BB" w14:paraId="699D2F8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4E3429A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2EB19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145F404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53293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062199" w14:paraId="1BC5FC0A" w14:textId="77777777">
        <w:tc>
          <w:tcPr>
            <w:tcW w:w="1962" w:type="dxa"/>
            <w:vAlign w:val="center"/>
          </w:tcPr>
          <w:p w:rsidRPr="009C54AE" w:rsidR="0085747A" w:rsidP="009C54AE" w:rsidRDefault="0071620A" w14:paraId="203F51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381B13A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01CEC1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73D848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B6FD1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062199" w:rsidTr="00062199" w14:paraId="4FFC276C" w14:textId="77777777">
        <w:tc>
          <w:tcPr>
            <w:tcW w:w="1962" w:type="dxa"/>
          </w:tcPr>
          <w:p w:rsidRPr="001C786A" w:rsidR="00062199" w:rsidP="00062199" w:rsidRDefault="00062199" w14:paraId="1562D6DD" w14:textId="33372E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786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C786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EE0AEA" w:rsidR="00062199" w:rsidP="00EE0AEA" w:rsidRDefault="001C786A" w14:paraId="0BD99DDA" w14:textId="306850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1C786A" w14:paraId="36896533" w14:textId="7D7FB85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1C786A" w:rsidTr="00062199" w14:paraId="3D388A76" w14:textId="77777777">
        <w:tc>
          <w:tcPr>
            <w:tcW w:w="1962" w:type="dxa"/>
          </w:tcPr>
          <w:p w:rsidRPr="001C786A" w:rsidR="001C786A" w:rsidP="00062199" w:rsidRDefault="001C786A" w14:paraId="67A5EE5B" w14:textId="6E7047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EE0AEA" w:rsidR="001C786A" w:rsidP="00EE0AEA" w:rsidRDefault="001C786A" w14:paraId="63B5F7B1" w14:textId="050498F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1C786A" w:rsidP="00EE0AEA" w:rsidRDefault="001C786A" w14:paraId="56EC2AF3" w14:textId="6481A4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062199" w:rsidTr="00062199" w14:paraId="106C9F54" w14:textId="77777777">
        <w:tc>
          <w:tcPr>
            <w:tcW w:w="1962" w:type="dxa"/>
          </w:tcPr>
          <w:p w:rsidRPr="001C786A" w:rsidR="00062199" w:rsidP="00062199" w:rsidRDefault="001C786A" w14:paraId="17814888" w14:textId="0369D3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EE0AEA" w:rsidR="00062199" w:rsidP="00EE0AEA" w:rsidRDefault="001C786A" w14:paraId="55C84B44" w14:textId="2FE569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062199" w14:paraId="7FFC62F0" w14:textId="5C6F49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0AEA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062199" w:rsidTr="00062199" w14:paraId="4C1CACF9" w14:textId="77777777">
        <w:tc>
          <w:tcPr>
            <w:tcW w:w="1962" w:type="dxa"/>
          </w:tcPr>
          <w:p w:rsidRPr="001C786A" w:rsidR="00062199" w:rsidP="00062199" w:rsidRDefault="001C786A" w14:paraId="461DF6AC" w14:textId="7A3B9B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EE0AEA" w:rsidR="00062199" w:rsidP="00EE0AEA" w:rsidRDefault="001C786A" w14:paraId="068CF20A" w14:textId="0EF9FED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062199" w14:paraId="682E1D08" w14:textId="34527E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0AEA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062199" w:rsidTr="00062199" w14:paraId="3A7DFB7C" w14:textId="77777777">
        <w:tc>
          <w:tcPr>
            <w:tcW w:w="1962" w:type="dxa"/>
          </w:tcPr>
          <w:p w:rsidRPr="001C786A" w:rsidR="00062199" w:rsidP="00062199" w:rsidRDefault="001C786A" w14:paraId="4A0F4C06" w14:textId="228B55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EE0AEA" w:rsidR="00062199" w:rsidP="00EE0AEA" w:rsidRDefault="001C786A" w14:paraId="47E4581F" w14:textId="27B24F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062199" w14:paraId="1E158437" w14:textId="65CC90A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0AEA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062199" w:rsidTr="00062199" w14:paraId="2B93B266" w14:textId="77777777">
        <w:tc>
          <w:tcPr>
            <w:tcW w:w="1962" w:type="dxa"/>
          </w:tcPr>
          <w:p w:rsidRPr="001C786A" w:rsidR="00062199" w:rsidP="00062199" w:rsidRDefault="001C786A" w14:paraId="06460CB5" w14:textId="49C2B4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EE0AEA" w:rsidR="00062199" w:rsidP="00EE0AEA" w:rsidRDefault="001C786A" w14:paraId="486224D0" w14:textId="7EAB5E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062199" w14:paraId="782B2E14" w14:textId="73D72E4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0AEA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062199" w:rsidTr="00062199" w14:paraId="33A31CA4" w14:textId="77777777">
        <w:tc>
          <w:tcPr>
            <w:tcW w:w="1962" w:type="dxa"/>
          </w:tcPr>
          <w:p w:rsidRPr="001C786A" w:rsidR="00062199" w:rsidP="00062199" w:rsidRDefault="001C786A" w14:paraId="10FEF94F" w14:textId="4036FA8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EE0AEA" w:rsidR="00062199" w:rsidP="00EE0AEA" w:rsidRDefault="001C786A" w14:paraId="20AF162E" w14:textId="0F5C2D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062199" w14:paraId="77F2AB50" w14:textId="2117A6E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062199" w:rsidTr="00062199" w14:paraId="6958DB99" w14:textId="77777777">
        <w:tc>
          <w:tcPr>
            <w:tcW w:w="1962" w:type="dxa"/>
          </w:tcPr>
          <w:p w:rsidRPr="001C786A" w:rsidR="00062199" w:rsidP="00062199" w:rsidRDefault="001C786A" w14:paraId="1481F310" w14:textId="57952C6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EE0AEA" w:rsidR="00062199" w:rsidP="00EE0AEA" w:rsidRDefault="001C786A" w14:paraId="58565E7D" w14:textId="5E55DD3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062199" w14:paraId="0473CBAA" w14:textId="236998B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062199" w:rsidTr="00062199" w14:paraId="18287D8C" w14:textId="77777777">
        <w:tc>
          <w:tcPr>
            <w:tcW w:w="1962" w:type="dxa"/>
          </w:tcPr>
          <w:p w:rsidRPr="001C786A" w:rsidR="00062199" w:rsidP="00062199" w:rsidRDefault="001C786A" w14:paraId="6EFE8BEA" w14:textId="4FDC44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EE0AEA" w:rsidR="00062199" w:rsidP="00EE0AEA" w:rsidRDefault="001C786A" w14:paraId="364A7310" w14:textId="1F14C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062199" w14:paraId="612D0BBF" w14:textId="40DC87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0AEA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Pr="009C54AE" w:rsidR="00923D7D" w:rsidP="009C54AE" w:rsidRDefault="00923D7D" w14:paraId="3229230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6F3157E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306E2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17AAAA9" w14:textId="77777777">
        <w:tc>
          <w:tcPr>
            <w:tcW w:w="9670" w:type="dxa"/>
          </w:tcPr>
          <w:p w:rsidR="000B5E5F" w:rsidP="009C54AE" w:rsidRDefault="000B5E5F" w14:paraId="338422BA" w14:textId="7582C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  <w:p w:rsidR="001C786A" w:rsidP="001C786A" w:rsidRDefault="001C786A" w14:paraId="7FBD1730" w14:textId="77777777">
            <w:pPr>
              <w:pStyle w:val="Punktygwne"/>
              <w:numPr>
                <w:ilvl w:val="0"/>
                <w:numId w:val="18"/>
              </w:numPr>
              <w:spacing w:before="0" w:after="0"/>
              <w:ind w:left="325" w:hanging="294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</w:rPr>
              <w:t>opracowanie projektów dydaktycznych na zadany temat</w:t>
            </w:r>
            <w:r>
              <w:rPr>
                <w:rFonts w:ascii="Corbel" w:hAnsi="Corbel"/>
                <w:b w:val="0"/>
                <w:smallCaps w:val="0"/>
              </w:rPr>
              <w:t xml:space="preserve"> (konspekt lekcji).</w:t>
            </w:r>
          </w:p>
          <w:p w:rsidRPr="009C54AE" w:rsidR="0085747A" w:rsidP="009C54AE" w:rsidRDefault="000B5E5F" w14:paraId="4A1F0840" w14:textId="4EDA9B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Pr="000B5E5F" w:rsidR="0085747A" w:rsidP="009C54AE" w:rsidRDefault="000B5E5F" w14:paraId="5942C489" w14:textId="47307951">
            <w:pPr>
              <w:numPr>
                <w:ilvl w:val="0"/>
                <w:numId w:val="15"/>
              </w:numPr>
              <w:spacing w:after="0"/>
              <w:ind w:left="318" w:hanging="284"/>
              <w:rPr>
                <w:rFonts w:ascii="Corbel" w:hAnsi="Corbel"/>
              </w:rPr>
            </w:pPr>
            <w:r w:rsidRPr="009D4ED4">
              <w:rPr>
                <w:rFonts w:ascii="Corbel" w:hAnsi="Corbel"/>
              </w:rPr>
              <w:t>opra</w:t>
            </w:r>
            <w:r>
              <w:rPr>
                <w:rFonts w:ascii="Corbel" w:hAnsi="Corbel"/>
              </w:rPr>
              <w:t xml:space="preserve">cowanie projektów dydaktycznych na zadany temat, </w:t>
            </w:r>
            <w:proofErr w:type="spellStart"/>
            <w:r>
              <w:rPr>
                <w:rFonts w:ascii="Corbel" w:hAnsi="Corbel"/>
              </w:rPr>
              <w:t>mikronauczanie</w:t>
            </w:r>
            <w:proofErr w:type="spellEnd"/>
          </w:p>
        </w:tc>
      </w:tr>
    </w:tbl>
    <w:p w:rsidRPr="009C54AE" w:rsidR="0085747A" w:rsidP="009C54AE" w:rsidRDefault="0085747A" w14:paraId="09F20F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6366BB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10CEF0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4A50CA1D" w14:paraId="04CE2741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ED07A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94AC7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A50CA1D" w14:paraId="65D5206F" w14:textId="77777777">
        <w:tc>
          <w:tcPr>
            <w:tcW w:w="4962" w:type="dxa"/>
            <w:tcMar/>
          </w:tcPr>
          <w:p w:rsidRPr="009C54AE" w:rsidR="0085747A" w:rsidP="009C1331" w:rsidRDefault="00C61DC5" w14:paraId="73C4A98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0B5E5F" w:rsidRDefault="000B5E5F" w14:paraId="5AA778E0" w14:textId="1E6A88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4A50CA1D" w14:paraId="3AEF2982" w14:textId="77777777">
        <w:tc>
          <w:tcPr>
            <w:tcW w:w="4962" w:type="dxa"/>
            <w:tcMar/>
          </w:tcPr>
          <w:p w:rsidRPr="009C54AE" w:rsidR="00C61DC5" w:rsidP="009C54AE" w:rsidRDefault="00C61DC5" w14:paraId="05C1FF6C" w14:textId="6612B8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A50CA1D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4A50CA1D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0B5E5F" w:rsidRDefault="007C5DD5" w14:paraId="7E7072C0" w14:textId="6767BB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BD254BE" w:rsidR="46EF032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4A50CA1D" w14:paraId="1BA9975F" w14:textId="77777777">
        <w:tc>
          <w:tcPr>
            <w:tcW w:w="4962" w:type="dxa"/>
            <w:tcMar/>
          </w:tcPr>
          <w:p w:rsidRPr="009C54AE" w:rsidR="00C61DC5" w:rsidP="009C54AE" w:rsidRDefault="00C61DC5" w14:paraId="316FA4BA" w14:textId="0D70AB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A50CA1D" w:rsidR="00C61DC5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4A50CA1D" w:rsidR="00C61DC5">
              <w:rPr>
                <w:rFonts w:ascii="Corbel" w:hAnsi="Corbel"/>
                <w:sz w:val="24"/>
                <w:szCs w:val="24"/>
              </w:rPr>
              <w:t>niekontaktowe</w:t>
            </w:r>
            <w:r w:rsidRPr="4A50CA1D" w:rsidR="00C61DC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Pr="4A50CA1D" w:rsidR="331F3D0F">
              <w:rPr>
                <w:rFonts w:ascii="Corbel" w:hAnsi="Corbel"/>
                <w:sz w:val="24"/>
                <w:szCs w:val="24"/>
              </w:rPr>
              <w:t xml:space="preserve"> </w:t>
            </w:r>
            <w:r w:rsidRPr="4A50CA1D" w:rsidR="00C61DC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0B5E5F" w:rsidRDefault="007C5DD5" w14:paraId="230F43D2" w14:textId="22AE37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BD254BE" w:rsidR="007C5DD5">
              <w:rPr>
                <w:rFonts w:ascii="Corbel" w:hAnsi="Corbel"/>
                <w:sz w:val="24"/>
                <w:szCs w:val="24"/>
              </w:rPr>
              <w:t>4</w:t>
            </w:r>
            <w:r w:rsidRPr="7BD254BE" w:rsidR="7F65FC6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85747A" w:rsidTr="4A50CA1D" w14:paraId="512C1130" w14:textId="77777777">
        <w:tc>
          <w:tcPr>
            <w:tcW w:w="4962" w:type="dxa"/>
            <w:tcMar/>
          </w:tcPr>
          <w:p w:rsidRPr="009C54AE" w:rsidR="0085747A" w:rsidP="009C54AE" w:rsidRDefault="0085747A" w14:paraId="5420E7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0B5E5F" w:rsidRDefault="000B5E5F" w14:paraId="0D56ACB3" w14:textId="7053E5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4A50CA1D" w14:paraId="70BE77DC" w14:textId="77777777">
        <w:tc>
          <w:tcPr>
            <w:tcW w:w="4962" w:type="dxa"/>
            <w:tcMar/>
          </w:tcPr>
          <w:p w:rsidRPr="009C54AE" w:rsidR="0085747A" w:rsidP="009C54AE" w:rsidRDefault="0085747A" w14:paraId="229C47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0B5E5F" w:rsidRDefault="000B5E5F" w14:paraId="6063D3BA" w14:textId="781223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5609255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7EA3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301314F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718FFC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6D5F2CDB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51A70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224C8A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23BC1992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748B5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3B616D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3E1941" w:rsidP="009C54AE" w:rsidRDefault="003E1941" w14:paraId="022DC01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02E37B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81B9A9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67DF81D3" w14:textId="77777777">
        <w:trPr>
          <w:trHeight w:val="397"/>
        </w:trPr>
        <w:tc>
          <w:tcPr>
            <w:tcW w:w="7513" w:type="dxa"/>
          </w:tcPr>
          <w:p w:rsidRPr="001A690F" w:rsidR="0085747A" w:rsidP="001A690F" w:rsidRDefault="0085747A" w14:paraId="64A4C76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90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1A690F" w:rsidR="000B5E5F" w:rsidP="001A690F" w:rsidRDefault="000B5E5F" w14:paraId="208259E4" w14:textId="77777777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1, Warszawa: Wydawnictwo Nowa Era, 2011.</w:t>
            </w:r>
          </w:p>
          <w:p w:rsidRPr="001A690F" w:rsidR="000B5E5F" w:rsidP="001A690F" w:rsidRDefault="000B5E5F" w14:paraId="43BF3E65" w14:textId="77777777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2, Warszawa: Wydawnictwo Nowa Era, 2011.</w:t>
            </w:r>
          </w:p>
          <w:p w:rsidRPr="001A690F" w:rsidR="000B5E5F" w:rsidP="001A690F" w:rsidRDefault="000B5E5F" w14:paraId="1AC975DF" w14:textId="77777777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3, Warszawa: Wydawnictwo Nowa Era, 2011.</w:t>
            </w:r>
          </w:p>
          <w:p w:rsidRPr="001A690F" w:rsidR="000B5E5F" w:rsidP="001A690F" w:rsidRDefault="000B5E5F" w14:paraId="3DBBA2EF" w14:textId="1AB381BA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4, Warszawa: Wydawnictwo Nowa Era, 2011.</w:t>
            </w:r>
          </w:p>
          <w:p w:rsidRPr="001A690F" w:rsidR="000B5E5F" w:rsidP="001A690F" w:rsidRDefault="000B5E5F" w14:paraId="56070F37" w14:textId="59EDBB8B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A690F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1A690F">
              <w:rPr>
                <w:rFonts w:ascii="Corbel" w:hAnsi="Corbel"/>
                <w:sz w:val="24"/>
                <w:szCs w:val="24"/>
              </w:rPr>
              <w:t xml:space="preserve"> W.: Modelowanie podręczników techniki-informatyki. Wyd. UR, Rzeszów 2006.</w:t>
            </w:r>
          </w:p>
        </w:tc>
      </w:tr>
      <w:tr w:rsidRPr="00EB07E1" w:rsidR="0085747A" w:rsidTr="0071620A" w14:paraId="6981F2E0" w14:textId="77777777">
        <w:trPr>
          <w:trHeight w:val="397"/>
        </w:trPr>
        <w:tc>
          <w:tcPr>
            <w:tcW w:w="7513" w:type="dxa"/>
          </w:tcPr>
          <w:p w:rsidRPr="001A690F" w:rsidR="0085747A" w:rsidP="001A690F" w:rsidRDefault="0085747A" w14:paraId="51537F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90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1A690F" w:rsidR="000B5E5F" w:rsidP="001A690F" w:rsidRDefault="000B5E5F" w14:paraId="0B47ED9E" w14:textId="7777777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Podstawa programowa wychowania przedszkolnego i kształcenia ogólnego dla szkoły podstawowej. DZIENNIK USTAW RZECZYPOSPOLITEJ POLSKIEJ Warszawa, z dnia 24 lutego 2017 r., poz. 356, Rozporządzenie Ministra Edukacji Narodowej z dnia 14 lutego 2017, lub nowsze</w:t>
            </w:r>
          </w:p>
          <w:p w:rsidRPr="001A690F" w:rsidR="000B5E5F" w:rsidP="001A690F" w:rsidRDefault="000B5E5F" w14:paraId="617379CC" w14:textId="05B706A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 xml:space="preserve">Podstawa programowa wychowania przedszkolnego i kształcenia ogólnego dla szkoły podstawowej z komentarzem. Wychowanie przedszkolne i edukacja wczesnoszkolna. </w:t>
            </w:r>
            <w:hyperlink w:history="1" r:id="rId8">
              <w:r w:rsidRPr="001A690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https://www.ore.edu.pl/wp-content/uploads/2017/05/wychowanie-przedszkolne-i-edukacja-</w:t>
              </w:r>
              <w:r w:rsidRPr="001A690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wczesnoszkolna.-pp-z-komentarzem.pdf</w:t>
              </w:r>
            </w:hyperlink>
            <w:r w:rsidRPr="001A690F">
              <w:rPr>
                <w:rFonts w:ascii="Corbel" w:hAnsi="Corbel"/>
                <w:sz w:val="24"/>
                <w:szCs w:val="24"/>
              </w:rPr>
              <w:t xml:space="preserve"> (</w:t>
            </w:r>
            <w:r w:rsidRPr="001A690F" w:rsidR="00EB07E1">
              <w:rPr>
                <w:rFonts w:ascii="Corbel" w:hAnsi="Corbel"/>
                <w:sz w:val="24"/>
                <w:szCs w:val="24"/>
              </w:rPr>
              <w:t>23</w:t>
            </w:r>
            <w:r w:rsidRPr="001A690F">
              <w:rPr>
                <w:rFonts w:ascii="Corbel" w:hAnsi="Corbel"/>
                <w:sz w:val="24"/>
                <w:szCs w:val="24"/>
              </w:rPr>
              <w:t>.</w:t>
            </w:r>
            <w:r w:rsidRPr="001A690F" w:rsidR="00EB07E1">
              <w:rPr>
                <w:rFonts w:ascii="Corbel" w:hAnsi="Corbel"/>
                <w:sz w:val="24"/>
                <w:szCs w:val="24"/>
              </w:rPr>
              <w:t>10</w:t>
            </w:r>
            <w:r w:rsidRPr="001A690F">
              <w:rPr>
                <w:rFonts w:ascii="Corbel" w:hAnsi="Corbel"/>
                <w:sz w:val="24"/>
                <w:szCs w:val="24"/>
              </w:rPr>
              <w:t>.2019)</w:t>
            </w:r>
          </w:p>
          <w:p w:rsidRPr="001A690F" w:rsidR="000B5E5F" w:rsidP="001A690F" w:rsidRDefault="000B5E5F" w14:paraId="2614782E" w14:textId="06B285D1">
            <w:pPr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A690F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1A690F">
              <w:rPr>
                <w:rFonts w:ascii="Corbel" w:hAnsi="Corbel"/>
                <w:sz w:val="24"/>
                <w:szCs w:val="24"/>
              </w:rPr>
              <w:t xml:space="preserve"> W.: Zestaw rocznych planów pracy dydaktycznej dla nauczycieli techniki-informatyki w szkole podstawowej oraz gimnazjum. Rzeszów 2000.</w:t>
            </w:r>
          </w:p>
          <w:p w:rsidRPr="001A690F" w:rsidR="00EB07E1" w:rsidP="001A690F" w:rsidRDefault="00EB07E1" w14:paraId="09C446D2" w14:textId="11072DCA">
            <w:pPr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Amos-</w:t>
            </w:r>
            <w:r w:rsidRPr="001A690F" w:rsidR="001444EA">
              <w:rPr>
                <w:rFonts w:ascii="Corbel" w:hAnsi="Corbel"/>
                <w:sz w:val="24"/>
                <w:szCs w:val="24"/>
              </w:rPr>
              <w:t>J</w:t>
            </w:r>
            <w:r w:rsidRPr="001A690F">
              <w:rPr>
                <w:rFonts w:ascii="Corbel" w:hAnsi="Corbel"/>
                <w:sz w:val="24"/>
                <w:szCs w:val="24"/>
              </w:rPr>
              <w:t>elinek J.: Dziecko konstruktorem, rozwijanie zadatków uzdolnień technicznych u dzieci przedszkolnych i uczniów klas I-III.</w:t>
            </w:r>
          </w:p>
          <w:p w:rsidRPr="001A690F" w:rsidR="000B5E5F" w:rsidP="001A690F" w:rsidRDefault="00EB07E1" w14:paraId="04847B7C" w14:textId="131541CC">
            <w:pPr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 w:cs="Calibri"/>
                <w:sz w:val="24"/>
                <w:szCs w:val="24"/>
              </w:rPr>
              <w:t xml:space="preserve">Kraszewski K., </w:t>
            </w:r>
            <w:r w:rsidRPr="001A690F">
              <w:rPr>
                <w:rFonts w:ascii="Corbel" w:hAnsi="Corbel" w:cs="Calibri"/>
                <w:i/>
                <w:sz w:val="24"/>
                <w:szCs w:val="24"/>
              </w:rPr>
              <w:t>Podstawy edukacji ogólnotechnicznej w młodszym wieku szkolnym</w:t>
            </w:r>
            <w:r w:rsidRPr="001A690F">
              <w:rPr>
                <w:rFonts w:ascii="Corbel" w:hAnsi="Corbel" w:cs="Calibri"/>
                <w:sz w:val="24"/>
                <w:szCs w:val="24"/>
              </w:rPr>
              <w:t>. Wyd. AP, Kraków 2001.</w:t>
            </w:r>
          </w:p>
        </w:tc>
      </w:tr>
    </w:tbl>
    <w:p w:rsidRPr="00EB07E1" w:rsidR="0085747A" w:rsidP="009C54AE" w:rsidRDefault="0085747A" w14:paraId="394F695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368A2DD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E0E54A5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1241" w:rsidP="00C16ABF" w:rsidRDefault="00FE1241" w14:paraId="2259A681" w14:textId="77777777">
      <w:pPr>
        <w:spacing w:after="0" w:line="240" w:lineRule="auto"/>
      </w:pPr>
      <w:r>
        <w:separator/>
      </w:r>
    </w:p>
  </w:endnote>
  <w:endnote w:type="continuationSeparator" w:id="0">
    <w:p w:rsidR="00FE1241" w:rsidP="00C16ABF" w:rsidRDefault="00FE1241" w14:paraId="39F20CD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1241" w:rsidP="00C16ABF" w:rsidRDefault="00FE1241" w14:paraId="71988AB4" w14:textId="77777777">
      <w:pPr>
        <w:spacing w:after="0" w:line="240" w:lineRule="auto"/>
      </w:pPr>
      <w:r>
        <w:separator/>
      </w:r>
    </w:p>
  </w:footnote>
  <w:footnote w:type="continuationSeparator" w:id="0">
    <w:p w:rsidR="00FE1241" w:rsidP="00C16ABF" w:rsidRDefault="00FE1241" w14:paraId="2A00C217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D4E2E0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6E77B5"/>
    <w:multiLevelType w:val="hybridMultilevel"/>
    <w:tmpl w:val="5706ED6C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D47466"/>
    <w:multiLevelType w:val="hybridMultilevel"/>
    <w:tmpl w:val="E152B792"/>
    <w:lvl w:ilvl="0" w:tplc="489E3FD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A42583"/>
    <w:multiLevelType w:val="hybridMultilevel"/>
    <w:tmpl w:val="7DFA65B8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C1780D"/>
    <w:multiLevelType w:val="hybridMultilevel"/>
    <w:tmpl w:val="DC3C6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66441F2"/>
    <w:multiLevelType w:val="hybridMultilevel"/>
    <w:tmpl w:val="44B2EA80"/>
    <w:lvl w:ilvl="0" w:tplc="489E3FD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7537A1A"/>
    <w:multiLevelType w:val="hybridMultilevel"/>
    <w:tmpl w:val="B4DA7F74"/>
    <w:lvl w:ilvl="0" w:tplc="489E3FDC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A334059"/>
    <w:multiLevelType w:val="hybridMultilevel"/>
    <w:tmpl w:val="7C184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B40EF6"/>
    <w:multiLevelType w:val="hybridMultilevel"/>
    <w:tmpl w:val="089C89CA"/>
    <w:lvl w:ilvl="0" w:tplc="489E3FDC">
      <w:start w:val="1"/>
      <w:numFmt w:val="bullet"/>
      <w:lvlText w:val=""/>
      <w:lvlJc w:val="left"/>
      <w:pPr>
        <w:ind w:left="1033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53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73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93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13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33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53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73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93" w:hanging="360"/>
      </w:pPr>
      <w:rPr>
        <w:rFonts w:hint="default" w:ascii="Wingdings" w:hAnsi="Wingdings"/>
      </w:rPr>
    </w:lvl>
  </w:abstractNum>
  <w:abstractNum w:abstractNumId="10" w15:restartNumberingAfterBreak="0">
    <w:nsid w:val="27871097"/>
    <w:multiLevelType w:val="hybridMultilevel"/>
    <w:tmpl w:val="5BE6F108"/>
    <w:lvl w:ilvl="0" w:tplc="489E3FDC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4765255F"/>
    <w:multiLevelType w:val="hybridMultilevel"/>
    <w:tmpl w:val="F8AEC2D8"/>
    <w:lvl w:ilvl="0" w:tplc="489E3FDC">
      <w:start w:val="1"/>
      <w:numFmt w:val="bullet"/>
      <w:lvlText w:val=""/>
      <w:lvlJc w:val="left"/>
      <w:pPr>
        <w:ind w:left="117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2" w15:restartNumberingAfterBreak="0">
    <w:nsid w:val="524C6823"/>
    <w:multiLevelType w:val="hybridMultilevel"/>
    <w:tmpl w:val="B8D0B890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966B6"/>
    <w:multiLevelType w:val="hybridMultilevel"/>
    <w:tmpl w:val="3CC01D6C"/>
    <w:lvl w:ilvl="0" w:tplc="9E4C5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C4F4E"/>
    <w:multiLevelType w:val="hybridMultilevel"/>
    <w:tmpl w:val="2CF28AD8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853A2"/>
    <w:multiLevelType w:val="hybridMultilevel"/>
    <w:tmpl w:val="2BACC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076CA"/>
    <w:multiLevelType w:val="hybridMultilevel"/>
    <w:tmpl w:val="B0263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C57270"/>
    <w:multiLevelType w:val="hybridMultilevel"/>
    <w:tmpl w:val="045EE496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6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hint="default" w:ascii="Symbol" w:hAnsi="Symbol"/>
        </w:rPr>
      </w:lvl>
    </w:lvlOverride>
  </w:num>
  <w:num w:numId="6">
    <w:abstractNumId w:val="14"/>
  </w:num>
  <w:num w:numId="7">
    <w:abstractNumId w:val="17"/>
  </w:num>
  <w:num w:numId="8">
    <w:abstractNumId w:val="12"/>
  </w:num>
  <w:num w:numId="9">
    <w:abstractNumId w:val="13"/>
  </w:num>
  <w:num w:numId="10">
    <w:abstractNumId w:val="2"/>
  </w:num>
  <w:num w:numId="11">
    <w:abstractNumId w:val="11"/>
  </w:num>
  <w:num w:numId="12">
    <w:abstractNumId w:val="5"/>
  </w:num>
  <w:num w:numId="13">
    <w:abstractNumId w:val="10"/>
  </w:num>
  <w:num w:numId="14">
    <w:abstractNumId w:val="6"/>
  </w:num>
  <w:num w:numId="15">
    <w:abstractNumId w:val="1"/>
  </w:num>
  <w:num w:numId="16">
    <w:abstractNumId w:val="4"/>
  </w:num>
  <w:num w:numId="17">
    <w:abstractNumId w:val="15"/>
  </w:num>
  <w:num w:numId="18">
    <w:abstractNumId w:val="3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199"/>
    <w:rsid w:val="00070ED6"/>
    <w:rsid w:val="000742DC"/>
    <w:rsid w:val="00074A84"/>
    <w:rsid w:val="00084C12"/>
    <w:rsid w:val="00084CED"/>
    <w:rsid w:val="0009462C"/>
    <w:rsid w:val="00094B12"/>
    <w:rsid w:val="00096C46"/>
    <w:rsid w:val="000A296F"/>
    <w:rsid w:val="000A2A28"/>
    <w:rsid w:val="000B192D"/>
    <w:rsid w:val="000B28EE"/>
    <w:rsid w:val="000B3E37"/>
    <w:rsid w:val="000B5E5F"/>
    <w:rsid w:val="000D04B0"/>
    <w:rsid w:val="000E25DC"/>
    <w:rsid w:val="000E6ED7"/>
    <w:rsid w:val="000F1C57"/>
    <w:rsid w:val="000F5615"/>
    <w:rsid w:val="00124BFF"/>
    <w:rsid w:val="0012560E"/>
    <w:rsid w:val="00127108"/>
    <w:rsid w:val="00134B13"/>
    <w:rsid w:val="001444E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690F"/>
    <w:rsid w:val="001A70D2"/>
    <w:rsid w:val="001C786A"/>
    <w:rsid w:val="001D657B"/>
    <w:rsid w:val="001D7B54"/>
    <w:rsid w:val="001E0209"/>
    <w:rsid w:val="001F2CA2"/>
    <w:rsid w:val="001F6238"/>
    <w:rsid w:val="002144C0"/>
    <w:rsid w:val="002169C4"/>
    <w:rsid w:val="0022477D"/>
    <w:rsid w:val="00224F4B"/>
    <w:rsid w:val="002278A9"/>
    <w:rsid w:val="002336F9"/>
    <w:rsid w:val="00237997"/>
    <w:rsid w:val="0024028F"/>
    <w:rsid w:val="00244ABC"/>
    <w:rsid w:val="00281FF2"/>
    <w:rsid w:val="002857DE"/>
    <w:rsid w:val="00291567"/>
    <w:rsid w:val="002A22BF"/>
    <w:rsid w:val="002A2389"/>
    <w:rsid w:val="002A671D"/>
    <w:rsid w:val="002A74BB"/>
    <w:rsid w:val="002B4D55"/>
    <w:rsid w:val="002B5EA0"/>
    <w:rsid w:val="002B6119"/>
    <w:rsid w:val="002B68A3"/>
    <w:rsid w:val="002C1F06"/>
    <w:rsid w:val="002D3375"/>
    <w:rsid w:val="002D73D4"/>
    <w:rsid w:val="002F02A3"/>
    <w:rsid w:val="002F4ABE"/>
    <w:rsid w:val="003018BA"/>
    <w:rsid w:val="0030395F"/>
    <w:rsid w:val="0030497D"/>
    <w:rsid w:val="00305C92"/>
    <w:rsid w:val="00314CB5"/>
    <w:rsid w:val="003151C5"/>
    <w:rsid w:val="0031698E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704"/>
    <w:rsid w:val="003D18A9"/>
    <w:rsid w:val="003D6CE2"/>
    <w:rsid w:val="003E1941"/>
    <w:rsid w:val="003E2FE6"/>
    <w:rsid w:val="003E49D5"/>
    <w:rsid w:val="003F38C0"/>
    <w:rsid w:val="00402AA2"/>
    <w:rsid w:val="004111E8"/>
    <w:rsid w:val="00414E3C"/>
    <w:rsid w:val="0042244A"/>
    <w:rsid w:val="0042745A"/>
    <w:rsid w:val="00431D5C"/>
    <w:rsid w:val="004362C6"/>
    <w:rsid w:val="00437FA2"/>
    <w:rsid w:val="0044260D"/>
    <w:rsid w:val="00445970"/>
    <w:rsid w:val="00452F91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150F"/>
    <w:rsid w:val="006A2532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6CC"/>
    <w:rsid w:val="007A4022"/>
    <w:rsid w:val="007A6E6E"/>
    <w:rsid w:val="007C03E9"/>
    <w:rsid w:val="007C3299"/>
    <w:rsid w:val="007C3BCC"/>
    <w:rsid w:val="007C4546"/>
    <w:rsid w:val="007C5DD5"/>
    <w:rsid w:val="007D6E56"/>
    <w:rsid w:val="007D6E75"/>
    <w:rsid w:val="007F1652"/>
    <w:rsid w:val="007F4155"/>
    <w:rsid w:val="008000C4"/>
    <w:rsid w:val="0081554D"/>
    <w:rsid w:val="0081707E"/>
    <w:rsid w:val="008239B5"/>
    <w:rsid w:val="008449B3"/>
    <w:rsid w:val="0085747A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12F"/>
    <w:rsid w:val="00916188"/>
    <w:rsid w:val="0092264E"/>
    <w:rsid w:val="00923D7D"/>
    <w:rsid w:val="009313C1"/>
    <w:rsid w:val="00947BD6"/>
    <w:rsid w:val="009508DF"/>
    <w:rsid w:val="00950DAC"/>
    <w:rsid w:val="00954A07"/>
    <w:rsid w:val="00961888"/>
    <w:rsid w:val="00997F14"/>
    <w:rsid w:val="009A78D9"/>
    <w:rsid w:val="009B7196"/>
    <w:rsid w:val="009C1331"/>
    <w:rsid w:val="009C3E31"/>
    <w:rsid w:val="009C54AE"/>
    <w:rsid w:val="009C788E"/>
    <w:rsid w:val="009E3B41"/>
    <w:rsid w:val="009E575D"/>
    <w:rsid w:val="009F3C5C"/>
    <w:rsid w:val="009F4610"/>
    <w:rsid w:val="00A00ECC"/>
    <w:rsid w:val="00A0359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473"/>
    <w:rsid w:val="00A84C85"/>
    <w:rsid w:val="00A917BC"/>
    <w:rsid w:val="00A97DE1"/>
    <w:rsid w:val="00AB053C"/>
    <w:rsid w:val="00AB77B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A8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31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4698"/>
    <w:rsid w:val="00D8075B"/>
    <w:rsid w:val="00D8678B"/>
    <w:rsid w:val="00DA2114"/>
    <w:rsid w:val="00DC77B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37E"/>
    <w:rsid w:val="00E51E44"/>
    <w:rsid w:val="00E63348"/>
    <w:rsid w:val="00E77E88"/>
    <w:rsid w:val="00E8107D"/>
    <w:rsid w:val="00E960BB"/>
    <w:rsid w:val="00EA2074"/>
    <w:rsid w:val="00EA4832"/>
    <w:rsid w:val="00EA4E9D"/>
    <w:rsid w:val="00EB07E1"/>
    <w:rsid w:val="00EC4899"/>
    <w:rsid w:val="00ED03AB"/>
    <w:rsid w:val="00ED32D2"/>
    <w:rsid w:val="00ED4AF6"/>
    <w:rsid w:val="00EE0AEA"/>
    <w:rsid w:val="00EE32DE"/>
    <w:rsid w:val="00EE5457"/>
    <w:rsid w:val="00F070AB"/>
    <w:rsid w:val="00F17567"/>
    <w:rsid w:val="00F27A7B"/>
    <w:rsid w:val="00F526AF"/>
    <w:rsid w:val="00F617C3"/>
    <w:rsid w:val="00F7066B"/>
    <w:rsid w:val="00F776B2"/>
    <w:rsid w:val="00F83B28"/>
    <w:rsid w:val="00FA46E5"/>
    <w:rsid w:val="00FB7DBA"/>
    <w:rsid w:val="00FC1C25"/>
    <w:rsid w:val="00FC3F45"/>
    <w:rsid w:val="00FD503F"/>
    <w:rsid w:val="00FD7589"/>
    <w:rsid w:val="00FE1241"/>
    <w:rsid w:val="00FF016A"/>
    <w:rsid w:val="00FF1401"/>
    <w:rsid w:val="00FF5E7D"/>
    <w:rsid w:val="189DE61B"/>
    <w:rsid w:val="331F3D0F"/>
    <w:rsid w:val="46EF032A"/>
    <w:rsid w:val="4A50CA1D"/>
    <w:rsid w:val="7BD254BE"/>
    <w:rsid w:val="7F65F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713A8A0C-5890-4D9A-B8BE-07D80F8B25E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61888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961888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ore.edu.pl/wp-content/uploads/2017/05/wychowanie-przedszkolne-i-edukacja-wczesnoszkolna.-pp-z-komentarzem.pdf" TargetMode="Externa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B4B191-2A57-4598-9F6D-446D3C3428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19ED1E-8E66-434D-9907-63246A367BD1}"/>
</file>

<file path=customXml/itemProps3.xml><?xml version="1.0" encoding="utf-8"?>
<ds:datastoreItem xmlns:ds="http://schemas.openxmlformats.org/officeDocument/2006/customXml" ds:itemID="{3F9D5F7C-91F1-478A-A297-1636F7A21ABF}"/>
</file>

<file path=customXml/itemProps4.xml><?xml version="1.0" encoding="utf-8"?>
<ds:datastoreItem xmlns:ds="http://schemas.openxmlformats.org/officeDocument/2006/customXml" ds:itemID="{E6A9367E-6C0E-49EF-B34D-E9E3891DF08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Joanna Niemiec</lastModifiedBy>
  <revision>18</revision>
  <lastPrinted>2019-02-06T12:12:00.0000000Z</lastPrinted>
  <dcterms:created xsi:type="dcterms:W3CDTF">2019-11-28T09:18:00.0000000Z</dcterms:created>
  <dcterms:modified xsi:type="dcterms:W3CDTF">2026-03-13T14:17:26.5854297Z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